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0F5963C5" w14:textId="5E517DC5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</w:t>
      </w:r>
    </w:p>
    <w:p w14:paraId="793EE5D1" w14:textId="246E71C5" w:rsidR="00E224C9" w:rsidRPr="00C507D1" w:rsidRDefault="00E224C9" w:rsidP="00871682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4548AF">
        <w:t>23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4548AF">
        <w:t>Študija o podpori uvajanju rešitev umetne inteligence v gospodarstvo, javno upravo in družbo, ki se bo izvajala v okviru Evropske kohezijske politike v obdobju 2021-2027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48AF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168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12</TotalTime>
  <Pages>1</Pages>
  <Words>162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1374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46</cp:revision>
  <cp:lastPrinted>2014-11-11T11:21:00Z</cp:lastPrinted>
  <dcterms:created xsi:type="dcterms:W3CDTF">2023-07-14T10:38:00Z</dcterms:created>
  <dcterms:modified xsi:type="dcterms:W3CDTF">2024-06-27T16:05:00Z</dcterms:modified>
</cp:coreProperties>
</file>